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10348" w:type="dxa"/>
        <w:tblInd w:w="-572" w:type="dxa"/>
        <w:tblLook w:val="04A0" w:firstRow="1" w:lastRow="0" w:firstColumn="1" w:lastColumn="0" w:noHBand="0" w:noVBand="1"/>
      </w:tblPr>
      <w:tblGrid>
        <w:gridCol w:w="2564"/>
        <w:gridCol w:w="1926"/>
        <w:gridCol w:w="805"/>
        <w:gridCol w:w="1121"/>
        <w:gridCol w:w="1405"/>
        <w:gridCol w:w="104"/>
        <w:gridCol w:w="2423"/>
      </w:tblGrid>
      <w:tr w:rsidR="003522AC" w:rsidTr="003522AC">
        <w:tc>
          <w:tcPr>
            <w:tcW w:w="10348" w:type="dxa"/>
            <w:gridSpan w:val="7"/>
          </w:tcPr>
          <w:p w:rsidR="003522AC" w:rsidRPr="00A3074E" w:rsidRDefault="003522AC">
            <w:pPr>
              <w:rPr>
                <w:b/>
                <w:sz w:val="28"/>
                <w:szCs w:val="28"/>
              </w:rPr>
            </w:pPr>
            <w:r w:rsidRPr="00A3074E">
              <w:rPr>
                <w:b/>
                <w:sz w:val="28"/>
                <w:szCs w:val="28"/>
              </w:rPr>
              <w:t>VEILIGHEIDSBLAD INSTALLATIES</w:t>
            </w:r>
          </w:p>
        </w:tc>
      </w:tr>
      <w:tr w:rsidR="003522AC" w:rsidTr="00C540AB">
        <w:tc>
          <w:tcPr>
            <w:tcW w:w="2564" w:type="dxa"/>
          </w:tcPr>
          <w:p w:rsidR="003522AC" w:rsidRPr="00A3074E" w:rsidRDefault="003522AC">
            <w:pPr>
              <w:rPr>
                <w:sz w:val="28"/>
                <w:szCs w:val="28"/>
              </w:rPr>
            </w:pPr>
            <w:r w:rsidRPr="00A3074E">
              <w:rPr>
                <w:sz w:val="28"/>
                <w:szCs w:val="28"/>
              </w:rPr>
              <w:t>Betreft</w:t>
            </w:r>
          </w:p>
        </w:tc>
        <w:tc>
          <w:tcPr>
            <w:tcW w:w="7784" w:type="dxa"/>
            <w:gridSpan w:val="6"/>
          </w:tcPr>
          <w:p w:rsidR="003522AC" w:rsidRPr="00A3074E" w:rsidRDefault="003522AC">
            <w:pPr>
              <w:rPr>
                <w:sz w:val="28"/>
                <w:szCs w:val="28"/>
              </w:rPr>
            </w:pPr>
            <w:r w:rsidRPr="00A3074E">
              <w:rPr>
                <w:sz w:val="28"/>
                <w:szCs w:val="28"/>
              </w:rPr>
              <w:t>Tunnelgemaal (TG)</w:t>
            </w:r>
          </w:p>
        </w:tc>
      </w:tr>
      <w:tr w:rsidR="003522AC" w:rsidTr="00C540AB">
        <w:tc>
          <w:tcPr>
            <w:tcW w:w="2564" w:type="dxa"/>
          </w:tcPr>
          <w:p w:rsidR="003522AC" w:rsidRDefault="003522AC"/>
        </w:tc>
        <w:tc>
          <w:tcPr>
            <w:tcW w:w="7784" w:type="dxa"/>
            <w:gridSpan w:val="6"/>
          </w:tcPr>
          <w:p w:rsidR="003522AC" w:rsidRDefault="003522AC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WERKZAAMHEDEN</w:t>
            </w:r>
          </w:p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>
            <w:r w:rsidRPr="00DB562D">
              <w:t>Werkzaamheden</w:t>
            </w:r>
          </w:p>
        </w:tc>
        <w:tc>
          <w:tcPr>
            <w:tcW w:w="1926" w:type="dxa"/>
          </w:tcPr>
          <w:p w:rsidR="003522AC" w:rsidRPr="00DB562D" w:rsidRDefault="003522AC">
            <w:r w:rsidRPr="00DB562D">
              <w:t>Elektrotechnische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Mechanische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M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Reiniging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R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1926" w:type="dxa"/>
          </w:tcPr>
          <w:p w:rsidR="00062107" w:rsidRDefault="00062107"/>
        </w:tc>
        <w:tc>
          <w:tcPr>
            <w:tcW w:w="1926" w:type="dxa"/>
            <w:gridSpan w:val="2"/>
          </w:tcPr>
          <w:p w:rsidR="00062107" w:rsidRDefault="00062107"/>
        </w:tc>
        <w:tc>
          <w:tcPr>
            <w:tcW w:w="1509" w:type="dxa"/>
            <w:gridSpan w:val="2"/>
          </w:tcPr>
          <w:p w:rsidR="00062107" w:rsidRDefault="00062107"/>
        </w:tc>
        <w:tc>
          <w:tcPr>
            <w:tcW w:w="2423" w:type="dxa"/>
          </w:tcPr>
          <w:p w:rsidR="00062107" w:rsidRDefault="00062107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RISICO’S</w:t>
            </w:r>
            <w:r w:rsidR="00330295">
              <w:rPr>
                <w:b/>
              </w:rPr>
              <w:t>/ GEVAREN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>
            <w:r>
              <w:t>Risico’s</w:t>
            </w:r>
            <w:r w:rsidR="00330295">
              <w:t>/ gevaren</w:t>
            </w:r>
          </w:p>
        </w:tc>
        <w:tc>
          <w:tcPr>
            <w:tcW w:w="2731" w:type="dxa"/>
            <w:gridSpan w:val="2"/>
          </w:tcPr>
          <w:p w:rsidR="00C540AB" w:rsidRDefault="00C540AB">
            <w:r>
              <w:t>Elektrocutie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Elektrische installatie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Vallen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Luiken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Verstikking/ bedwelming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Pompkelder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 w:rsidRPr="00C540AB">
              <w:rPr>
                <w:b/>
              </w:rPr>
              <w:t>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Vallende delen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Algemeen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Besmetting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Pompkelder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 w:rsidRPr="00C540AB">
              <w:rPr>
                <w:b/>
              </w:rPr>
              <w:t>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Aanrijding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Parkeren/ verkeer tunnel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Alleen werken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Algemeen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BEHEERSMAATREGELEN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>
            <w:r>
              <w:t>Beheersmaatregelen</w:t>
            </w:r>
          </w:p>
        </w:tc>
        <w:tc>
          <w:tcPr>
            <w:tcW w:w="2731" w:type="dxa"/>
            <w:gridSpan w:val="2"/>
          </w:tcPr>
          <w:p w:rsidR="0056509E" w:rsidRDefault="0056509E">
            <w:r>
              <w:t>Elektrocutie</w:t>
            </w:r>
          </w:p>
        </w:tc>
        <w:tc>
          <w:tcPr>
            <w:tcW w:w="5053" w:type="dxa"/>
            <w:gridSpan w:val="4"/>
          </w:tcPr>
          <w:p w:rsidR="0056509E" w:rsidRDefault="0056509E">
            <w:r>
              <w:t>Keuring NEN 3140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>
            <w:r>
              <w:t>Aanwijzingsbeleid elektrotechnische werkzaamheden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062107">
            <w:r>
              <w:t>Vallen</w:t>
            </w:r>
          </w:p>
        </w:tc>
        <w:tc>
          <w:tcPr>
            <w:tcW w:w="5053" w:type="dxa"/>
            <w:gridSpan w:val="4"/>
          </w:tcPr>
          <w:p w:rsidR="0056509E" w:rsidRDefault="00062107">
            <w:r>
              <w:t xml:space="preserve">Luiken zijn voorzien van </w:t>
            </w:r>
            <w:proofErr w:type="spellStart"/>
            <w:r>
              <w:t>binnenrooster</w:t>
            </w:r>
            <w:proofErr w:type="spellEnd"/>
          </w:p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2731" w:type="dxa"/>
            <w:gridSpan w:val="2"/>
          </w:tcPr>
          <w:p w:rsidR="00062107" w:rsidRDefault="00062107"/>
        </w:tc>
        <w:tc>
          <w:tcPr>
            <w:tcW w:w="5053" w:type="dxa"/>
            <w:gridSpan w:val="4"/>
          </w:tcPr>
          <w:p w:rsidR="00062107" w:rsidRDefault="00062107">
            <w:r>
              <w:t>Geopende luiken nooit onbeheerd achterlaten</w:t>
            </w:r>
          </w:p>
        </w:tc>
      </w:tr>
      <w:tr w:rsidR="00B85F14" w:rsidTr="00C540AB">
        <w:tc>
          <w:tcPr>
            <w:tcW w:w="2564" w:type="dxa"/>
          </w:tcPr>
          <w:p w:rsidR="00B85F14" w:rsidRDefault="00B85F14"/>
        </w:tc>
        <w:tc>
          <w:tcPr>
            <w:tcW w:w="2731" w:type="dxa"/>
            <w:gridSpan w:val="2"/>
          </w:tcPr>
          <w:p w:rsidR="00B85F14" w:rsidRDefault="00B85F14">
            <w:r>
              <w:t>Verstikking/ bedwelming</w:t>
            </w:r>
          </w:p>
        </w:tc>
        <w:tc>
          <w:tcPr>
            <w:tcW w:w="5053" w:type="dxa"/>
            <w:gridSpan w:val="4"/>
          </w:tcPr>
          <w:p w:rsidR="00B85F14" w:rsidRDefault="00A44E59" w:rsidP="00A44E59">
            <w:r>
              <w:t>Werkzaamheden in pompkelder m</w:t>
            </w:r>
            <w:r w:rsidR="00B85F14">
              <w:t>inimaal met 2 personen uitvoeren (1 wacht)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/>
        </w:tc>
        <w:tc>
          <w:tcPr>
            <w:tcW w:w="5053" w:type="dxa"/>
            <w:gridSpan w:val="4"/>
          </w:tcPr>
          <w:p w:rsidR="00DB562D" w:rsidRDefault="00DB562D">
            <w:r>
              <w:t>Ventileer minimaal 15 minuten alvorens de kelder te betreden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/>
        </w:tc>
        <w:tc>
          <w:tcPr>
            <w:tcW w:w="2731" w:type="dxa"/>
            <w:gridSpan w:val="2"/>
          </w:tcPr>
          <w:p w:rsidR="00A3074E" w:rsidRDefault="00A3074E"/>
        </w:tc>
        <w:tc>
          <w:tcPr>
            <w:tcW w:w="5053" w:type="dxa"/>
            <w:gridSpan w:val="4"/>
          </w:tcPr>
          <w:p w:rsidR="00A3074E" w:rsidRDefault="00A3074E">
            <w:r>
              <w:t>Meting O2 (zuurstof) en H2S (z</w:t>
            </w:r>
            <w:r w:rsidRPr="00A3074E">
              <w:t>wavelwaterstof</w:t>
            </w:r>
            <w:r>
              <w:t>)</w:t>
            </w:r>
          </w:p>
        </w:tc>
      </w:tr>
      <w:tr w:rsidR="00330295" w:rsidTr="00C540AB">
        <w:tc>
          <w:tcPr>
            <w:tcW w:w="2564" w:type="dxa"/>
          </w:tcPr>
          <w:p w:rsidR="00330295" w:rsidRDefault="00330295"/>
        </w:tc>
        <w:tc>
          <w:tcPr>
            <w:tcW w:w="2731" w:type="dxa"/>
            <w:gridSpan w:val="2"/>
          </w:tcPr>
          <w:p w:rsidR="00330295" w:rsidRDefault="00330295">
            <w:r>
              <w:t>Vallende delen</w:t>
            </w:r>
          </w:p>
        </w:tc>
        <w:tc>
          <w:tcPr>
            <w:tcW w:w="5053" w:type="dxa"/>
            <w:gridSpan w:val="4"/>
          </w:tcPr>
          <w:p w:rsidR="00330295" w:rsidRDefault="00330295">
            <w:r>
              <w:t>Gebruikmaken van gekeurde hijsmiddelen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>
            <w:r>
              <w:t>Besmetting</w:t>
            </w:r>
          </w:p>
        </w:tc>
        <w:tc>
          <w:tcPr>
            <w:tcW w:w="5053" w:type="dxa"/>
            <w:gridSpan w:val="4"/>
          </w:tcPr>
          <w:p w:rsidR="00DB562D" w:rsidRDefault="00DB562D">
            <w:r>
              <w:t>Hygiëneregels toepassen en mogelijkheden voorzien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/>
        </w:tc>
        <w:tc>
          <w:tcPr>
            <w:tcW w:w="5053" w:type="dxa"/>
            <w:gridSpan w:val="4"/>
          </w:tcPr>
          <w:p w:rsidR="00DB562D" w:rsidRDefault="00DB562D" w:rsidP="00DB562D">
            <w:r>
              <w:t>Aanbieden vaccinaties (</w:t>
            </w:r>
            <w:r w:rsidRPr="00DB562D">
              <w:t xml:space="preserve">hepatitis A </w:t>
            </w:r>
            <w:r>
              <w:t xml:space="preserve">of </w:t>
            </w:r>
            <w:r w:rsidRPr="00DB562D">
              <w:t>B en tetanus</w:t>
            </w:r>
            <w:r>
              <w:t>)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>
            <w:r>
              <w:t>Aanrijding</w:t>
            </w:r>
          </w:p>
        </w:tc>
        <w:tc>
          <w:tcPr>
            <w:tcW w:w="5053" w:type="dxa"/>
            <w:gridSpan w:val="4"/>
          </w:tcPr>
          <w:p w:rsidR="00B85F14" w:rsidRDefault="00B85F14" w:rsidP="00C540AB">
            <w:r>
              <w:t>Parkeren op de aangegeven (openbare) parkeerplekken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C540AB" w:rsidP="00C540AB">
            <w:r>
              <w:t>Training v</w:t>
            </w:r>
            <w:r w:rsidR="00DB562D">
              <w:t>eilig w</w:t>
            </w:r>
            <w:r w:rsidR="00B85F14">
              <w:t xml:space="preserve">erken op </w:t>
            </w:r>
            <w:r w:rsidR="00DB562D">
              <w:t xml:space="preserve"> of langs </w:t>
            </w:r>
            <w:r w:rsidR="00B85F14">
              <w:t>de openbare weg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/>
        </w:tc>
        <w:tc>
          <w:tcPr>
            <w:tcW w:w="5053" w:type="dxa"/>
            <w:gridSpan w:val="4"/>
          </w:tcPr>
          <w:p w:rsidR="00C540AB" w:rsidRDefault="00C540AB" w:rsidP="00C540AB">
            <w:r>
              <w:t>Gebruikmaken van afzettingsmaterialen (CROW95B)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B85F14" w:rsidP="00C540AB">
            <w:r>
              <w:t>Toegangsdeur naar installatieruimte gesloten houden i.v.m. hinderen wegverkeer</w:t>
            </w:r>
          </w:p>
        </w:tc>
      </w:tr>
      <w:tr w:rsidR="00B85F14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A3074E" w:rsidP="00C540AB">
            <w:r>
              <w:t>Alleen werken</w:t>
            </w:r>
          </w:p>
        </w:tc>
        <w:tc>
          <w:tcPr>
            <w:tcW w:w="5053" w:type="dxa"/>
            <w:gridSpan w:val="4"/>
          </w:tcPr>
          <w:p w:rsidR="00B85F14" w:rsidRDefault="00A3074E" w:rsidP="00C540AB">
            <w:r>
              <w:t>Aanwezigheid van een communicatiemogelijkheid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>
            <w:r>
              <w:t>Aan- en afmelden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/>
        </w:tc>
      </w:tr>
      <w:tr w:rsidR="00124F73" w:rsidRPr="00DB562D" w:rsidTr="00145835">
        <w:tc>
          <w:tcPr>
            <w:tcW w:w="10348" w:type="dxa"/>
            <w:gridSpan w:val="7"/>
          </w:tcPr>
          <w:p w:rsidR="00124F73" w:rsidRPr="00DB562D" w:rsidRDefault="00124F73" w:rsidP="00145835">
            <w:pPr>
              <w:rPr>
                <w:b/>
              </w:rPr>
            </w:pPr>
            <w:r>
              <w:rPr>
                <w:b/>
              </w:rPr>
              <w:t>AANDACHTSPUNTEN</w:t>
            </w:r>
          </w:p>
        </w:tc>
      </w:tr>
      <w:tr w:rsidR="00124F73" w:rsidTr="00145835">
        <w:tc>
          <w:tcPr>
            <w:tcW w:w="2564" w:type="dxa"/>
          </w:tcPr>
          <w:p w:rsidR="00124F73" w:rsidRDefault="00145835" w:rsidP="00145835">
            <w:r>
              <w:t>Hijsogen</w:t>
            </w:r>
          </w:p>
        </w:tc>
        <w:tc>
          <w:tcPr>
            <w:tcW w:w="2731" w:type="dxa"/>
            <w:gridSpan w:val="2"/>
          </w:tcPr>
          <w:p w:rsidR="00124F73" w:rsidRDefault="00145835" w:rsidP="00145835">
            <w:r>
              <w:t>Aanwezig</w:t>
            </w:r>
          </w:p>
        </w:tc>
        <w:tc>
          <w:tcPr>
            <w:tcW w:w="5053" w:type="dxa"/>
            <w:gridSpan w:val="4"/>
          </w:tcPr>
          <w:p w:rsidR="00124F73" w:rsidRDefault="00124F73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Elektra aansluiting</w:t>
            </w:r>
          </w:p>
        </w:tc>
        <w:tc>
          <w:tcPr>
            <w:tcW w:w="2731" w:type="dxa"/>
            <w:gridSpan w:val="2"/>
          </w:tcPr>
          <w:p w:rsidR="00145835" w:rsidRDefault="00BF054B" w:rsidP="00145835">
            <w:r>
              <w:t>230V</w:t>
            </w:r>
            <w:bookmarkStart w:id="0" w:name="_GoBack"/>
            <w:bookmarkEnd w:id="0"/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Wateraansluiting</w:t>
            </w:r>
          </w:p>
        </w:tc>
        <w:tc>
          <w:tcPr>
            <w:tcW w:w="2731" w:type="dxa"/>
            <w:gridSpan w:val="2"/>
          </w:tcPr>
          <w:p w:rsidR="00145835" w:rsidRDefault="0014583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Brandblusser</w:t>
            </w:r>
          </w:p>
        </w:tc>
        <w:tc>
          <w:tcPr>
            <w:tcW w:w="2731" w:type="dxa"/>
            <w:gridSpan w:val="2"/>
          </w:tcPr>
          <w:p w:rsidR="00145835" w:rsidRDefault="00145835" w:rsidP="00145835">
            <w:r>
              <w:t>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EHBO-koffer</w:t>
            </w:r>
          </w:p>
        </w:tc>
        <w:tc>
          <w:tcPr>
            <w:tcW w:w="2731" w:type="dxa"/>
            <w:gridSpan w:val="2"/>
          </w:tcPr>
          <w:p w:rsidR="00145835" w:rsidRDefault="00145835" w:rsidP="00145835">
            <w:r>
              <w:t>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/>
        </w:tc>
        <w:tc>
          <w:tcPr>
            <w:tcW w:w="2731" w:type="dxa"/>
            <w:gridSpan w:val="2"/>
          </w:tcPr>
          <w:p w:rsidR="00145835" w:rsidRDefault="00145835" w:rsidP="00145835"/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RPr="00DB562D" w:rsidTr="00C540AB">
        <w:tc>
          <w:tcPr>
            <w:tcW w:w="10348" w:type="dxa"/>
            <w:gridSpan w:val="7"/>
          </w:tcPr>
          <w:p w:rsidR="00145835" w:rsidRPr="00DB562D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(standaard)</w:t>
            </w: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6B10C988" wp14:editId="7E10597E">
                  <wp:extent cx="1080000" cy="1080000"/>
                  <wp:effectExtent l="0" t="0" r="6350" b="6350"/>
                  <wp:docPr id="1" name="Afbeelding 1" descr="Veiligheids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iligheids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544636FA" wp14:editId="24B7E692">
                  <wp:extent cx="1080000" cy="1080000"/>
                  <wp:effectExtent l="0" t="0" r="6350" b="6350"/>
                  <wp:docPr id="4" name="Afbeelding 4" descr="Hand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nd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3E152909" wp14:editId="4CD40860">
                  <wp:extent cx="1075221" cy="1080000"/>
                  <wp:effectExtent l="0" t="0" r="0" b="6350"/>
                  <wp:docPr id="5" name="Afbeelding 5" descr="Hesje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sje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2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DD6DA7" w:rsidRDefault="00145835" w:rsidP="00145835">
            <w:r w:rsidRPr="00DB562D">
              <w:rPr>
                <w:b/>
              </w:rPr>
              <w:lastRenderedPageBreak/>
              <w:t>PERSOONLIJKE BESCHERMINGSMIDDELEN</w:t>
            </w:r>
            <w:r>
              <w:rPr>
                <w:b/>
              </w:rPr>
              <w:t xml:space="preserve"> (aanvullend)</w:t>
            </w:r>
          </w:p>
          <w:p w:rsidR="00145835" w:rsidRPr="00DD6DA7" w:rsidRDefault="00145835" w:rsidP="00DD6DA7">
            <w:pPr>
              <w:ind w:firstLine="708"/>
            </w:pP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7D521700" wp14:editId="514949D1">
                  <wp:extent cx="1080000" cy="1080000"/>
                  <wp:effectExtent l="0" t="0" r="6350" b="6350"/>
                  <wp:docPr id="2" name="Afbeelding 2" descr="Helm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m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03A1C9A5" wp14:editId="70C175F0">
                  <wp:extent cx="1075443" cy="1080000"/>
                  <wp:effectExtent l="0" t="0" r="0" b="6350"/>
                  <wp:docPr id="6" name="Afbeelding 6" descr="Beschermende kleding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eschermende kleding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443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48D65E77" wp14:editId="62F2D2D2">
                  <wp:extent cx="1082405" cy="1080000"/>
                  <wp:effectExtent l="0" t="0" r="3810" b="6350"/>
                  <wp:docPr id="3" name="Afbeelding 3" descr="Gelaatsbescherming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laatsbescherming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405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>
              <w:t>Pompkelder/ vallende delen</w:t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>
              <w:t>Pompkelder</w:t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>
              <w:t>Hogedrukreiniging</w:t>
            </w:r>
          </w:p>
        </w:tc>
        <w:tc>
          <w:tcPr>
            <w:tcW w:w="1509" w:type="dxa"/>
            <w:gridSpan w:val="2"/>
          </w:tcPr>
          <w:p w:rsidR="00145835" w:rsidRDefault="00145835" w:rsidP="00145835"/>
        </w:tc>
        <w:tc>
          <w:tcPr>
            <w:tcW w:w="2423" w:type="dxa"/>
          </w:tcPr>
          <w:p w:rsidR="00145835" w:rsidRDefault="00145835" w:rsidP="00145835"/>
        </w:tc>
      </w:tr>
    </w:tbl>
    <w:p w:rsidR="00C540AB" w:rsidRDefault="00C540AB"/>
    <w:sectPr w:rsidR="00C540AB" w:rsidSect="00DD6D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417" w:bottom="426" w:left="1417" w:header="708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DA7" w:rsidRDefault="00DD6DA7" w:rsidP="00DD6DA7">
      <w:pPr>
        <w:spacing w:after="0" w:line="240" w:lineRule="auto"/>
      </w:pPr>
      <w:r>
        <w:separator/>
      </w:r>
    </w:p>
  </w:endnote>
  <w:endnote w:type="continuationSeparator" w:id="0">
    <w:p w:rsidR="00DD6DA7" w:rsidRDefault="00DD6DA7" w:rsidP="00DD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A7" w:rsidRDefault="00DD6DA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A7" w:rsidRPr="00DD6DA7" w:rsidRDefault="00DD6DA7" w:rsidP="00DD6DA7">
    <w:pPr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\* FirstCap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2020 Veiligheidsblad TG Tunnelgemaal v20.0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A7" w:rsidRDefault="00DD6DA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DA7" w:rsidRDefault="00DD6DA7" w:rsidP="00DD6DA7">
      <w:pPr>
        <w:spacing w:after="0" w:line="240" w:lineRule="auto"/>
      </w:pPr>
      <w:r>
        <w:separator/>
      </w:r>
    </w:p>
  </w:footnote>
  <w:footnote w:type="continuationSeparator" w:id="0">
    <w:p w:rsidR="00DD6DA7" w:rsidRDefault="00DD6DA7" w:rsidP="00DD6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A7" w:rsidRDefault="00DD6DA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A7" w:rsidRDefault="00DD6D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A7" w:rsidRDefault="00DD6DA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AC"/>
    <w:rsid w:val="00062107"/>
    <w:rsid w:val="00124F73"/>
    <w:rsid w:val="0013489A"/>
    <w:rsid w:val="00145835"/>
    <w:rsid w:val="00330295"/>
    <w:rsid w:val="003522AC"/>
    <w:rsid w:val="0056509E"/>
    <w:rsid w:val="005F4133"/>
    <w:rsid w:val="007846C6"/>
    <w:rsid w:val="008C7671"/>
    <w:rsid w:val="00A3074E"/>
    <w:rsid w:val="00A44E59"/>
    <w:rsid w:val="00B63B27"/>
    <w:rsid w:val="00B85F14"/>
    <w:rsid w:val="00BF054B"/>
    <w:rsid w:val="00C540AB"/>
    <w:rsid w:val="00DB562D"/>
    <w:rsid w:val="00DD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CBC669"/>
  <w15:chartTrackingRefBased/>
  <w15:docId w15:val="{F6AEEAFB-B69B-484A-B3CD-285F8E52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5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D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D6DA7"/>
  </w:style>
  <w:style w:type="paragraph" w:styleId="Voettekst">
    <w:name w:val="footer"/>
    <w:basedOn w:val="Standaard"/>
    <w:link w:val="VoettekstChar"/>
    <w:uiPriority w:val="99"/>
    <w:unhideWhenUsed/>
    <w:rsid w:val="00DD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D6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C16F9-FDEE-4ABD-A04E-15D5D2937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C8D49C69</Template>
  <TotalTime>0</TotalTime>
  <Pages>2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Wilbert van Pelt</dc:creator>
  <cp:keywords/>
  <dc:description/>
  <cp:lastModifiedBy>Wilbert van Pelt</cp:lastModifiedBy>
  <cp:revision>2</cp:revision>
  <dcterms:created xsi:type="dcterms:W3CDTF">2020-04-21T19:29:00Z</dcterms:created>
  <dcterms:modified xsi:type="dcterms:W3CDTF">2020-04-21T19:29:00Z</dcterms:modified>
</cp:coreProperties>
</file>